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F89A" w14:textId="77777777" w:rsidR="00A8729E" w:rsidRDefault="00A8729E" w:rsidP="00A8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fl.1439-1447)</w:t>
      </w:r>
    </w:p>
    <w:p w14:paraId="265FF920" w14:textId="77777777" w:rsidR="00A8729E" w:rsidRDefault="00A8729E" w:rsidP="00A8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Caistor </w:t>
      </w:r>
      <w:proofErr w:type="spellStart"/>
      <w:proofErr w:type="gramStart"/>
      <w:r>
        <w:rPr>
          <w:rFonts w:cs="Times New Roman"/>
          <w:szCs w:val="24"/>
        </w:rPr>
        <w:t>St.Edmund</w:t>
      </w:r>
      <w:proofErr w:type="spellEnd"/>
      <w:proofErr w:type="gramEnd"/>
      <w:r>
        <w:rPr>
          <w:rFonts w:cs="Times New Roman"/>
          <w:szCs w:val="24"/>
        </w:rPr>
        <w:t>, Norfolk.</w:t>
      </w:r>
    </w:p>
    <w:p w14:paraId="4AE4F78C" w14:textId="77777777" w:rsidR="00A8729E" w:rsidRDefault="00A8729E" w:rsidP="00A8729E">
      <w:pPr>
        <w:pStyle w:val="NoSpacing"/>
        <w:rPr>
          <w:rFonts w:cs="Times New Roman"/>
          <w:szCs w:val="24"/>
        </w:rPr>
      </w:pPr>
    </w:p>
    <w:p w14:paraId="4CF9952B" w14:textId="77777777" w:rsidR="00A8729E" w:rsidRDefault="00A8729E" w:rsidP="00A8729E">
      <w:pPr>
        <w:pStyle w:val="NoSpacing"/>
        <w:rPr>
          <w:rFonts w:cs="Times New Roman"/>
          <w:szCs w:val="24"/>
        </w:rPr>
      </w:pPr>
    </w:p>
    <w:p w14:paraId="1DDC6E43" w14:textId="77777777" w:rsidR="00A8729E" w:rsidRDefault="00A8729E" w:rsidP="00A8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He became Rector.</w:t>
      </w:r>
    </w:p>
    <w:p w14:paraId="2C7EB970" w14:textId="77777777" w:rsidR="00A8729E" w:rsidRDefault="00A8729E" w:rsidP="00A8729E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201-16)</w:t>
      </w:r>
    </w:p>
    <w:p w14:paraId="149CC0E7" w14:textId="77777777" w:rsidR="00A8729E" w:rsidRDefault="00A8729E" w:rsidP="00A8729E">
      <w:pPr>
        <w:pStyle w:val="NoSpacing"/>
        <w:rPr>
          <w:rFonts w:cs="Times New Roman"/>
          <w:szCs w:val="24"/>
        </w:rPr>
      </w:pPr>
    </w:p>
    <w:p w14:paraId="5CA10EC5" w14:textId="77777777" w:rsidR="00A8729E" w:rsidRDefault="00A8729E" w:rsidP="00A8729E">
      <w:pPr>
        <w:pStyle w:val="NoSpacing"/>
        <w:rPr>
          <w:rFonts w:cs="Times New Roman"/>
          <w:szCs w:val="24"/>
        </w:rPr>
      </w:pPr>
    </w:p>
    <w:p w14:paraId="29C085E4" w14:textId="77777777" w:rsidR="00A8729E" w:rsidRDefault="00A8729E" w:rsidP="00A87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46B6EB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15C7" w14:textId="77777777" w:rsidR="00A8729E" w:rsidRDefault="00A8729E" w:rsidP="009139A6">
      <w:r>
        <w:separator/>
      </w:r>
    </w:p>
  </w:endnote>
  <w:endnote w:type="continuationSeparator" w:id="0">
    <w:p w14:paraId="51C74FC5" w14:textId="77777777" w:rsidR="00A8729E" w:rsidRDefault="00A87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47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D1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EF5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C8E0" w14:textId="77777777" w:rsidR="00A8729E" w:rsidRDefault="00A8729E" w:rsidP="009139A6">
      <w:r>
        <w:separator/>
      </w:r>
    </w:p>
  </w:footnote>
  <w:footnote w:type="continuationSeparator" w:id="0">
    <w:p w14:paraId="40961DF8" w14:textId="77777777" w:rsidR="00A8729E" w:rsidRDefault="00A87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0E7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E7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61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9E"/>
    <w:rsid w:val="000666E0"/>
    <w:rsid w:val="002510B7"/>
    <w:rsid w:val="005C130B"/>
    <w:rsid w:val="00826F5C"/>
    <w:rsid w:val="009139A6"/>
    <w:rsid w:val="009448BB"/>
    <w:rsid w:val="00947624"/>
    <w:rsid w:val="00A3176C"/>
    <w:rsid w:val="00A8729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40867"/>
  <w15:chartTrackingRefBased/>
  <w15:docId w15:val="{16D4D624-ABDE-42F5-89F9-5ABE32D78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2024-02-28T20:23:00Z</dcterms:created>
  <dcterms:modified xsi:type="dcterms:W3CDTF">2024-02-28T20:24:00Z</dcterms:modified>
</cp:coreProperties>
</file>